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245CA" w14:textId="77777777" w:rsidR="00D900FE" w:rsidRDefault="00D900FE" w:rsidP="00D90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ROGGERMAN</w:t>
      </w:r>
      <w:r>
        <w:rPr>
          <w:rFonts w:ascii="Times New Roman" w:hAnsi="Times New Roman" w:cs="Times New Roman"/>
        </w:rPr>
        <w:t xml:space="preserve">      (fl.1483)</w:t>
      </w:r>
    </w:p>
    <w:p w14:paraId="5D1C1CF7" w14:textId="77777777" w:rsidR="00D900FE" w:rsidRDefault="00D900FE" w:rsidP="00D90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Ashwater</w:t>
      </w:r>
      <w:proofErr w:type="spellEnd"/>
      <w:r>
        <w:rPr>
          <w:rFonts w:ascii="Times New Roman" w:hAnsi="Times New Roman" w:cs="Times New Roman"/>
        </w:rPr>
        <w:t>, Devon. Husbandman.</w:t>
      </w:r>
    </w:p>
    <w:p w14:paraId="1A900D9E" w14:textId="77777777" w:rsidR="00D900FE" w:rsidRDefault="00D900FE" w:rsidP="00D900FE">
      <w:pPr>
        <w:rPr>
          <w:rFonts w:ascii="Times New Roman" w:hAnsi="Times New Roman" w:cs="Times New Roman"/>
        </w:rPr>
      </w:pPr>
    </w:p>
    <w:p w14:paraId="236730BB" w14:textId="77777777" w:rsidR="00D900FE" w:rsidRDefault="00D900FE" w:rsidP="00D900FE">
      <w:pPr>
        <w:rPr>
          <w:rFonts w:ascii="Times New Roman" w:hAnsi="Times New Roman" w:cs="Times New Roman"/>
        </w:rPr>
      </w:pPr>
    </w:p>
    <w:p w14:paraId="48C5309A" w14:textId="77777777" w:rsidR="00D900FE" w:rsidRDefault="00D900FE" w:rsidP="00D90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Richard Cruse(q.v.) brought a plaint of trespass and assault of a servant against</w:t>
      </w:r>
    </w:p>
    <w:p w14:paraId="4FE66667" w14:textId="77777777" w:rsidR="00D900FE" w:rsidRDefault="00D900FE" w:rsidP="00D90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William </w:t>
      </w:r>
      <w:proofErr w:type="spellStart"/>
      <w:r>
        <w:rPr>
          <w:rFonts w:ascii="Times New Roman" w:hAnsi="Times New Roman" w:cs="Times New Roman"/>
        </w:rPr>
        <w:t>Roggerman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Ashwater</w:t>
      </w:r>
      <w:proofErr w:type="spellEnd"/>
      <w:r>
        <w:rPr>
          <w:rFonts w:ascii="Times New Roman" w:hAnsi="Times New Roman" w:cs="Times New Roman"/>
        </w:rPr>
        <w:t>(q.v.).</w:t>
      </w:r>
    </w:p>
    <w:p w14:paraId="54F34AD1" w14:textId="77777777" w:rsidR="00D900FE" w:rsidRDefault="00D900FE" w:rsidP="00D90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48A261F" w14:textId="77777777" w:rsidR="00D900FE" w:rsidRDefault="00D900FE" w:rsidP="00D900FE">
      <w:pPr>
        <w:rPr>
          <w:rFonts w:ascii="Times New Roman" w:hAnsi="Times New Roman" w:cs="Times New Roman"/>
        </w:rPr>
      </w:pPr>
    </w:p>
    <w:p w14:paraId="12E51FD9" w14:textId="77777777" w:rsidR="00D900FE" w:rsidRDefault="00D900FE" w:rsidP="00D900FE">
      <w:pPr>
        <w:rPr>
          <w:rFonts w:ascii="Times New Roman" w:hAnsi="Times New Roman" w:cs="Times New Roman"/>
        </w:rPr>
      </w:pPr>
    </w:p>
    <w:p w14:paraId="7B037E3A" w14:textId="77777777" w:rsidR="00D900FE" w:rsidRDefault="00D900FE" w:rsidP="00D90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2019</w:t>
      </w:r>
    </w:p>
    <w:p w14:paraId="48A32B5C" w14:textId="77777777" w:rsidR="006B2F86" w:rsidRPr="00E71FC3" w:rsidRDefault="00D900FE" w:rsidP="00E71FC3">
      <w:pPr>
        <w:pStyle w:val="NoSpacing"/>
      </w:pPr>
      <w:bookmarkStart w:id="0" w:name="_GoBack"/>
      <w:bookmarkEnd w:id="0"/>
    </w:p>
    <w:sectPr w:rsidR="006B2F86" w:rsidRPr="00E71FC3" w:rsidSect="00D900FE">
      <w:footerReference w:type="default" r:id="rId6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B38C6" w14:textId="77777777" w:rsidR="00D900FE" w:rsidRDefault="00D900FE" w:rsidP="00E71FC3">
      <w:r>
        <w:separator/>
      </w:r>
    </w:p>
  </w:endnote>
  <w:endnote w:type="continuationSeparator" w:id="0">
    <w:p w14:paraId="520EB1B6" w14:textId="77777777" w:rsidR="00D900FE" w:rsidRDefault="00D900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618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353A5" w14:textId="77777777" w:rsidR="00D900FE" w:rsidRDefault="00D900FE" w:rsidP="00E71FC3">
      <w:r>
        <w:separator/>
      </w:r>
    </w:p>
  </w:footnote>
  <w:footnote w:type="continuationSeparator" w:id="0">
    <w:p w14:paraId="2D93CD54" w14:textId="77777777" w:rsidR="00D900FE" w:rsidRDefault="00D900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0FE"/>
    <w:rsid w:val="001A7C09"/>
    <w:rsid w:val="00577BD5"/>
    <w:rsid w:val="00656CBA"/>
    <w:rsid w:val="006A1F77"/>
    <w:rsid w:val="00733BE7"/>
    <w:rsid w:val="00AB52E8"/>
    <w:rsid w:val="00B16D3F"/>
    <w:rsid w:val="00BB41AC"/>
    <w:rsid w:val="00D900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F9C15"/>
  <w15:chartTrackingRefBased/>
  <w15:docId w15:val="{ECFE7025-D48C-4808-9E63-6E2D6C84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0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2019-11-15T21:51:00Z</dcterms:created>
  <dcterms:modified xsi:type="dcterms:W3CDTF">2019-11-15T21:52:00Z</dcterms:modified>
</cp:coreProperties>
</file>